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5A1F64" w14:textId="77777777" w:rsidR="00B64936" w:rsidRDefault="00B64936" w:rsidP="00B6493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JUYLE</w:t>
      </w:r>
      <w:r>
        <w:rPr>
          <w:rFonts w:ascii="Times New Roman" w:hAnsi="Times New Roman" w:cs="Times New Roman"/>
          <w:sz w:val="24"/>
          <w:szCs w:val="24"/>
        </w:rPr>
        <w:t xml:space="preserve">     (fl.1406)</w:t>
      </w:r>
    </w:p>
    <w:p w14:paraId="2E730F94" w14:textId="77777777" w:rsidR="00B64936" w:rsidRDefault="00B64936" w:rsidP="00B6493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F2968DA" w14:textId="77777777" w:rsidR="00B64936" w:rsidRDefault="00B64936" w:rsidP="00B6493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2A81CA1" w14:textId="77777777" w:rsidR="00B64936" w:rsidRDefault="00B64936" w:rsidP="00B6493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 Sep.1406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Exeter into lands of</w:t>
      </w:r>
    </w:p>
    <w:p w14:paraId="465F377C" w14:textId="77777777" w:rsidR="00B64936" w:rsidRDefault="00B64936" w:rsidP="00B6493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Joan Borden(q.v.).</w:t>
      </w:r>
    </w:p>
    <w:p w14:paraId="32E9A3A4" w14:textId="4F886510" w:rsidR="00B05EC9" w:rsidRDefault="00B64936" w:rsidP="00B6493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19-41)</w:t>
      </w:r>
    </w:p>
    <w:p w14:paraId="377E61CA" w14:textId="77777777" w:rsidR="00B64936" w:rsidRDefault="00B64936" w:rsidP="00B6493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67A59AE" w14:textId="77777777" w:rsidR="00B64936" w:rsidRDefault="00B64936" w:rsidP="00B6493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ECF0CC7" w14:textId="77777777" w:rsidR="00B64936" w:rsidRPr="00625343" w:rsidRDefault="00B64936" w:rsidP="00B6493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July 2021</w:t>
      </w:r>
    </w:p>
    <w:p w14:paraId="54EA5C4C" w14:textId="0829FA59" w:rsidR="00BA00AB" w:rsidRPr="00B64936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B6493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A71C6E" w14:textId="77777777" w:rsidR="00B64936" w:rsidRDefault="00B64936" w:rsidP="009139A6">
      <w:r>
        <w:separator/>
      </w:r>
    </w:p>
  </w:endnote>
  <w:endnote w:type="continuationSeparator" w:id="0">
    <w:p w14:paraId="0FDA2F1C" w14:textId="77777777" w:rsidR="00B64936" w:rsidRDefault="00B6493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F5CF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9ED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FD00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E3BE21" w14:textId="77777777" w:rsidR="00B64936" w:rsidRDefault="00B64936" w:rsidP="009139A6">
      <w:r>
        <w:separator/>
      </w:r>
    </w:p>
  </w:footnote>
  <w:footnote w:type="continuationSeparator" w:id="0">
    <w:p w14:paraId="1165A8FE" w14:textId="77777777" w:rsidR="00B64936" w:rsidRDefault="00B6493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41DF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7FE9B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175D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936"/>
    <w:rsid w:val="000666E0"/>
    <w:rsid w:val="002510B7"/>
    <w:rsid w:val="005C130B"/>
    <w:rsid w:val="00826F5C"/>
    <w:rsid w:val="009139A6"/>
    <w:rsid w:val="009448BB"/>
    <w:rsid w:val="00A3176C"/>
    <w:rsid w:val="00AE65F8"/>
    <w:rsid w:val="00B05EC9"/>
    <w:rsid w:val="00B64936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4029CC"/>
  <w15:chartTrackingRefBased/>
  <w15:docId w15:val="{91676401-886E-41A4-AAF1-82D10490F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2021-07-03T15:30:00Z</dcterms:created>
  <dcterms:modified xsi:type="dcterms:W3CDTF">2022-08-31T18:58:00Z</dcterms:modified>
</cp:coreProperties>
</file>